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C542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833478D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Lincoln. Skinner.</w:t>
      </w:r>
    </w:p>
    <w:p w14:paraId="024CA625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</w:p>
    <w:p w14:paraId="518E9C94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</w:p>
    <w:p w14:paraId="6719AA04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5E9C3A89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A7E86DE" w14:textId="77777777" w:rsidR="006926B6" w:rsidRDefault="006926B6" w:rsidP="006926B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Lincoln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308B81B" w14:textId="77777777" w:rsidR="006926B6" w:rsidRDefault="006926B6" w:rsidP="006926B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108BCC43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</w:p>
    <w:p w14:paraId="5E27E1C2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</w:p>
    <w:p w14:paraId="3B0CAAE4" w14:textId="77777777" w:rsidR="006926B6" w:rsidRDefault="006926B6" w:rsidP="00692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70B7FD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758C" w14:textId="77777777" w:rsidR="006926B6" w:rsidRDefault="006926B6" w:rsidP="009139A6">
      <w:r>
        <w:separator/>
      </w:r>
    </w:p>
  </w:endnote>
  <w:endnote w:type="continuationSeparator" w:id="0">
    <w:p w14:paraId="4897E1E4" w14:textId="77777777" w:rsidR="006926B6" w:rsidRDefault="006926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9A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2C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C9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6E0" w14:textId="77777777" w:rsidR="006926B6" w:rsidRDefault="006926B6" w:rsidP="009139A6">
      <w:r>
        <w:separator/>
      </w:r>
    </w:p>
  </w:footnote>
  <w:footnote w:type="continuationSeparator" w:id="0">
    <w:p w14:paraId="125BB934" w14:textId="77777777" w:rsidR="006926B6" w:rsidRDefault="006926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73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C6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50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6B6"/>
    <w:rsid w:val="000666E0"/>
    <w:rsid w:val="002510B7"/>
    <w:rsid w:val="005C130B"/>
    <w:rsid w:val="006926B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E8C03"/>
  <w15:chartTrackingRefBased/>
  <w15:docId w15:val="{C2256A46-176E-4C9C-91FA-DC5B17B4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6B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2022-07-28T20:00:00Z</dcterms:created>
  <dcterms:modified xsi:type="dcterms:W3CDTF">2022-07-28T20:01:00Z</dcterms:modified>
</cp:coreProperties>
</file>